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72A1" w14:textId="77777777" w:rsidR="001D56DF" w:rsidRPr="00DE3E62" w:rsidRDefault="001D56DF" w:rsidP="001D56DF">
      <w:pPr>
        <w:spacing w:after="0" w:line="240" w:lineRule="auto"/>
        <w:jc w:val="center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 xml:space="preserve">PŘÍLOHA </w:t>
      </w:r>
      <w:r w:rsidR="00AA07B2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f</w:t>
      </w:r>
      <w:r w:rsidRPr="564A6215"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  <w:t>)</w:t>
      </w:r>
    </w:p>
    <w:p w14:paraId="2B4D46E2" w14:textId="77777777" w:rsidR="001D56DF" w:rsidRPr="00DE3E62" w:rsidRDefault="001D56DF" w:rsidP="001D56DF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4EA50F03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</w:p>
    <w:p w14:paraId="2D3DC7CC" w14:textId="77777777" w:rsidR="001D56DF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</w:pPr>
      <w:r w:rsidRPr="00DE3E62">
        <w:rPr>
          <w:rFonts w:ascii="Book Antiqua" w:eastAsia="SimSun" w:hAnsi="Book Antiqua" w:cstheme="minorHAnsi"/>
          <w:b/>
          <w:bCs/>
          <w:caps/>
          <w:sz w:val="24"/>
          <w:szCs w:val="24"/>
          <w:lang w:eastAsia="cs-CZ"/>
        </w:rPr>
        <w:t>Výkresy</w:t>
      </w:r>
    </w:p>
    <w:p w14:paraId="3626B18E" w14:textId="77777777" w:rsidR="001D56DF" w:rsidRPr="00DE3E62" w:rsidRDefault="001D56DF" w:rsidP="001D56DF">
      <w:pPr>
        <w:shd w:val="clear" w:color="auto" w:fill="F79646"/>
        <w:suppressAutoHyphens/>
        <w:spacing w:after="0" w:line="240" w:lineRule="auto"/>
        <w:jc w:val="center"/>
        <w:rPr>
          <w:rFonts w:ascii="Book Antiqua" w:eastAsia="Book Antiqua" w:hAnsi="Book Antiqua" w:cs="Book Antiqua"/>
          <w:b/>
          <w:bCs/>
          <w:sz w:val="24"/>
          <w:szCs w:val="24"/>
          <w:lang w:eastAsia="cs-CZ"/>
        </w:rPr>
      </w:pPr>
    </w:p>
    <w:p w14:paraId="05766344" w14:textId="77777777" w:rsidR="001D56DF" w:rsidRPr="00492601" w:rsidRDefault="001D56DF" w:rsidP="00492601">
      <w:pPr>
        <w:spacing w:after="0" w:line="240" w:lineRule="auto"/>
        <w:textAlignment w:val="baseline"/>
        <w:rPr>
          <w:rFonts w:ascii="Book Antiqua" w:eastAsia="Book Antiqua" w:hAnsi="Book Antiqua" w:cs="Book Antiqua"/>
          <w:b/>
          <w:bCs/>
          <w:lang w:eastAsia="cs-CZ"/>
        </w:rPr>
      </w:pPr>
      <w:r w:rsidRPr="001D56DF">
        <w:rPr>
          <w:rFonts w:ascii="Book Antiqua" w:eastAsia="Book Antiqua" w:hAnsi="Book Antiqua" w:cs="Book Antiqua"/>
          <w:b/>
          <w:bCs/>
          <w:lang w:eastAsia="cs-CZ"/>
        </w:rPr>
        <w:t> </w:t>
      </w:r>
    </w:p>
    <w:p w14:paraId="29CAD08A" w14:textId="14BD177F" w:rsidR="00865EA4" w:rsidRDefault="001D56DF" w:rsidP="00202FF6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016B0B">
        <w:rPr>
          <w:rFonts w:ascii="Book Antiqua" w:eastAsia="Times New Roman" w:hAnsi="Book Antiqua" w:cs="Arial"/>
          <w:lang w:eastAsia="cs-CZ"/>
        </w:rPr>
        <w:t xml:space="preserve">Příloha </w:t>
      </w:r>
      <w:r w:rsidR="00292F7E" w:rsidRPr="00016B0B">
        <w:rPr>
          <w:rFonts w:ascii="Book Antiqua" w:eastAsia="Times New Roman" w:hAnsi="Book Antiqua" w:cs="Arial"/>
          <w:lang w:eastAsia="cs-CZ"/>
        </w:rPr>
        <w:t>f</w:t>
      </w:r>
      <w:r w:rsidRPr="00016B0B">
        <w:rPr>
          <w:rFonts w:ascii="Book Antiqua" w:eastAsia="Times New Roman" w:hAnsi="Book Antiqua" w:cs="Arial"/>
          <w:lang w:eastAsia="cs-CZ"/>
        </w:rPr>
        <w:t xml:space="preserve">) Výkresy na </w:t>
      </w:r>
      <w:r w:rsidRPr="00ED787B">
        <w:rPr>
          <w:rFonts w:ascii="Book Antiqua" w:eastAsia="Times New Roman" w:hAnsi="Book Antiqua" w:cs="Arial"/>
          <w:lang w:eastAsia="cs-CZ"/>
        </w:rPr>
        <w:t xml:space="preserve">akci </w:t>
      </w:r>
      <w:r w:rsidR="000C4DB6" w:rsidRPr="00ED787B">
        <w:rPr>
          <w:rFonts w:ascii="Book Antiqua" w:eastAsia="Times New Roman" w:hAnsi="Book Antiqua" w:cs="Arial"/>
          <w:lang w:eastAsia="cs-CZ"/>
        </w:rPr>
        <w:t>„</w:t>
      </w:r>
      <w:r w:rsidR="007F5DB6" w:rsidRPr="00713D78">
        <w:rPr>
          <w:rFonts w:ascii="Book Antiqua" w:hAnsi="Book Antiqua" w:cstheme="minorHAnsi"/>
          <w:b/>
          <w:bCs/>
        </w:rPr>
        <w:t>III/35722 Podhořany u Nových</w:t>
      </w:r>
      <w:r w:rsidR="007F5DB6">
        <w:rPr>
          <w:rFonts w:ascii="Book Antiqua" w:hAnsi="Book Antiqua" w:cstheme="minorHAnsi"/>
          <w:b/>
          <w:bCs/>
        </w:rPr>
        <w:t xml:space="preserve"> </w:t>
      </w:r>
      <w:r w:rsidR="007F5DB6" w:rsidRPr="00713D78">
        <w:rPr>
          <w:rFonts w:ascii="Book Antiqua" w:hAnsi="Book Antiqua" w:cstheme="minorHAnsi"/>
          <w:b/>
          <w:bCs/>
        </w:rPr>
        <w:t>Hradů, opěrná zeď</w:t>
      </w:r>
      <w:r w:rsidR="00BC43DC">
        <w:rPr>
          <w:rFonts w:ascii="Book Antiqua" w:hAnsi="Book Antiqua" w:cstheme="minorHAnsi"/>
          <w:b/>
          <w:bCs/>
        </w:rPr>
        <w:t xml:space="preserve"> II</w:t>
      </w:r>
      <w:r w:rsidR="000C4DB6" w:rsidRPr="00016B0B">
        <w:rPr>
          <w:rFonts w:ascii="Book Antiqua" w:eastAsia="Calibri" w:hAnsi="Book Antiqua" w:cs="Arial"/>
          <w:b/>
        </w:rPr>
        <w:t>“</w:t>
      </w:r>
      <w:r w:rsidR="003A2690" w:rsidRPr="00016B0B">
        <w:rPr>
          <w:rFonts w:ascii="Book Antiqua" w:eastAsia="Calibri" w:hAnsi="Book Antiqua" w:cs="Arial"/>
          <w:b/>
        </w:rPr>
        <w:t xml:space="preserve"> </w:t>
      </w:r>
      <w:r w:rsidRPr="00016B0B">
        <w:rPr>
          <w:rFonts w:ascii="Book Antiqua" w:eastAsia="Times New Roman" w:hAnsi="Book Antiqua" w:cs="Arial"/>
          <w:lang w:eastAsia="cs-CZ"/>
        </w:rPr>
        <w:t>je tvořena projektov</w:t>
      </w:r>
      <w:r w:rsidR="0018331A" w:rsidRPr="00016B0B">
        <w:rPr>
          <w:rFonts w:ascii="Book Antiqua" w:eastAsia="Times New Roman" w:hAnsi="Book Antiqua" w:cs="Arial"/>
          <w:lang w:eastAsia="cs-CZ"/>
        </w:rPr>
        <w:t>ou dokumentací</w:t>
      </w:r>
      <w:r w:rsidR="00FB0C02">
        <w:rPr>
          <w:rFonts w:ascii="Book Antiqua" w:eastAsia="Times New Roman" w:hAnsi="Book Antiqua" w:cs="Arial"/>
          <w:lang w:eastAsia="cs-CZ"/>
        </w:rPr>
        <w:t xml:space="preserve"> </w:t>
      </w:r>
      <w:r w:rsidR="00436759" w:rsidRPr="00207103">
        <w:rPr>
          <w:rFonts w:ascii="Book Antiqua" w:eastAsia="Times New Roman" w:hAnsi="Book Antiqua" w:cs="Arial"/>
          <w:lang w:eastAsia="cs-CZ"/>
        </w:rPr>
        <w:t>zpracovanou</w:t>
      </w:r>
      <w:r w:rsidR="00CD6A19" w:rsidRPr="00207103">
        <w:rPr>
          <w:rFonts w:ascii="Book Antiqua" w:eastAsia="Times New Roman" w:hAnsi="Book Antiqua" w:cs="Arial"/>
          <w:lang w:eastAsia="cs-CZ"/>
        </w:rPr>
        <w:t xml:space="preserve"> společností</w:t>
      </w:r>
      <w:r w:rsidR="0009096F">
        <w:rPr>
          <w:rFonts w:ascii="Book Antiqua" w:eastAsia="Times New Roman" w:hAnsi="Book Antiqua" w:cs="Arial"/>
          <w:lang w:eastAsia="cs-CZ"/>
        </w:rPr>
        <w:t xml:space="preserve"> </w:t>
      </w:r>
      <w:r w:rsidR="001B3BFC" w:rsidRPr="001B3BFC">
        <w:rPr>
          <w:rFonts w:ascii="Book Antiqua" w:eastAsia="Times New Roman" w:hAnsi="Book Antiqua" w:cs="Arial"/>
          <w:lang w:eastAsia="cs-CZ"/>
        </w:rPr>
        <w:t>MDS projekt s.r.o.</w:t>
      </w:r>
      <w:r w:rsidR="00C059D6" w:rsidRPr="001B3BFC">
        <w:rPr>
          <w:rFonts w:ascii="Book Antiqua" w:eastAsia="Times New Roman" w:hAnsi="Book Antiqua" w:cs="Arial"/>
          <w:lang w:eastAsia="cs-CZ"/>
        </w:rPr>
        <w:t>,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 se sídlem</w:t>
      </w:r>
      <w:r w:rsidR="000B2F67">
        <w:rPr>
          <w:rFonts w:ascii="Book Antiqua" w:eastAsia="Times New Roman" w:hAnsi="Book Antiqua" w:cs="Arial"/>
          <w:lang w:eastAsia="cs-CZ"/>
        </w:rPr>
        <w:t xml:space="preserve"> </w:t>
      </w:r>
      <w:r w:rsidR="000B2F67" w:rsidRPr="000B2F67">
        <w:rPr>
          <w:rFonts w:ascii="Book Antiqua" w:eastAsia="Times New Roman" w:hAnsi="Book Antiqua" w:cs="Arial"/>
          <w:lang w:eastAsia="cs-CZ"/>
        </w:rPr>
        <w:t>Försterova 175, Vysoké Mýto-Město, 566 01 Vysoké Mýto</w:t>
      </w:r>
      <w:r w:rsidR="00C059D6" w:rsidRPr="00C059D6">
        <w:rPr>
          <w:rFonts w:ascii="Book Antiqua" w:eastAsia="Times New Roman" w:hAnsi="Book Antiqua" w:cs="Arial"/>
          <w:lang w:eastAsia="cs-CZ"/>
        </w:rPr>
        <w:t xml:space="preserve">, IČO: </w:t>
      </w:r>
      <w:r w:rsidR="000B2F67" w:rsidRPr="000B2F67">
        <w:rPr>
          <w:rFonts w:ascii="Book Antiqua" w:eastAsia="Times New Roman" w:hAnsi="Book Antiqua" w:cs="Arial"/>
          <w:lang w:eastAsia="cs-CZ"/>
        </w:rPr>
        <w:t>274</w:t>
      </w:r>
      <w:r w:rsidR="000B2F67">
        <w:rPr>
          <w:rFonts w:ascii="Book Antiqua" w:eastAsia="Times New Roman" w:hAnsi="Book Antiqua" w:cs="Arial"/>
          <w:lang w:eastAsia="cs-CZ"/>
        </w:rPr>
        <w:t xml:space="preserve"> </w:t>
      </w:r>
      <w:r w:rsidR="000B2F67" w:rsidRPr="000B2F67">
        <w:rPr>
          <w:rFonts w:ascii="Book Antiqua" w:eastAsia="Times New Roman" w:hAnsi="Book Antiqua" w:cs="Arial"/>
          <w:lang w:eastAsia="cs-CZ"/>
        </w:rPr>
        <w:t>87</w:t>
      </w:r>
      <w:r w:rsidR="000B2F67">
        <w:rPr>
          <w:rFonts w:ascii="Book Antiqua" w:eastAsia="Times New Roman" w:hAnsi="Book Antiqua" w:cs="Arial"/>
          <w:lang w:eastAsia="cs-CZ"/>
        </w:rPr>
        <w:t xml:space="preserve"> </w:t>
      </w:r>
      <w:r w:rsidR="000B2F67" w:rsidRPr="000B2F67">
        <w:rPr>
          <w:rFonts w:ascii="Book Antiqua" w:eastAsia="Times New Roman" w:hAnsi="Book Antiqua" w:cs="Arial"/>
          <w:lang w:eastAsia="cs-CZ"/>
        </w:rPr>
        <w:t>938</w:t>
      </w:r>
      <w:r w:rsidR="00207103" w:rsidRPr="006C0F3B">
        <w:rPr>
          <w:rFonts w:ascii="Book Antiqua" w:eastAsia="Times New Roman" w:hAnsi="Book Antiqua" w:cs="Arial"/>
          <w:lang w:eastAsia="cs-CZ"/>
        </w:rPr>
        <w:t>,</w:t>
      </w:r>
      <w:r w:rsidR="00E546C1" w:rsidRPr="004567DB">
        <w:rPr>
          <w:rFonts w:ascii="Book Antiqua" w:eastAsia="Times New Roman" w:hAnsi="Book Antiqua" w:cs="Arial"/>
          <w:lang w:eastAsia="cs-CZ"/>
        </w:rPr>
        <w:t xml:space="preserve"> </w:t>
      </w:r>
      <w:r w:rsidR="00CD6A19" w:rsidRPr="004567DB">
        <w:rPr>
          <w:rFonts w:ascii="Book Antiqua" w:eastAsia="Times New Roman" w:hAnsi="Book Antiqua" w:cs="Arial"/>
          <w:lang w:eastAsia="cs-CZ"/>
        </w:rPr>
        <w:t xml:space="preserve">se zodpovědným projektantem </w:t>
      </w:r>
      <w:r w:rsidR="00511716">
        <w:rPr>
          <w:rFonts w:ascii="Book Antiqua" w:hAnsi="Book Antiqua" w:cstheme="minorHAnsi"/>
        </w:rPr>
        <w:t>Ing. Františkem Doubravským</w:t>
      </w:r>
      <w:r w:rsidR="00567B05">
        <w:rPr>
          <w:rFonts w:ascii="Book Antiqua" w:eastAsia="Times New Roman" w:hAnsi="Book Antiqua" w:cs="Arial"/>
          <w:lang w:eastAsia="cs-CZ"/>
        </w:rPr>
        <w:t xml:space="preserve">, </w:t>
      </w:r>
      <w:r w:rsidR="00E546C1" w:rsidRPr="004567DB">
        <w:rPr>
          <w:rFonts w:ascii="Book Antiqua" w:eastAsia="Times New Roman" w:hAnsi="Book Antiqua" w:cs="Arial"/>
          <w:lang w:eastAsia="cs-CZ"/>
        </w:rPr>
        <w:t>datum:</w:t>
      </w:r>
      <w:r w:rsidR="00511716">
        <w:rPr>
          <w:rFonts w:ascii="Book Antiqua" w:eastAsia="Times New Roman" w:hAnsi="Book Antiqua" w:cs="Arial"/>
          <w:lang w:eastAsia="cs-CZ"/>
        </w:rPr>
        <w:t xml:space="preserve"> 04/2025</w:t>
      </w:r>
      <w:r w:rsidR="00DE0758" w:rsidRPr="004567DB">
        <w:rPr>
          <w:rFonts w:ascii="Book Antiqua" w:eastAsia="Times New Roman" w:hAnsi="Book Antiqua" w:cs="Arial"/>
          <w:lang w:eastAsia="cs-CZ"/>
        </w:rPr>
        <w:t>.</w:t>
      </w:r>
    </w:p>
    <w:p w14:paraId="64AF17BF" w14:textId="77777777" w:rsidR="00337A99" w:rsidRDefault="00337A99" w:rsidP="00C85AAB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</w:p>
    <w:p w14:paraId="2C2EDD85" w14:textId="77777777" w:rsidR="00464A45" w:rsidRDefault="001D56DF" w:rsidP="00EE694C">
      <w:pPr>
        <w:spacing w:after="0" w:line="240" w:lineRule="auto"/>
        <w:jc w:val="both"/>
        <w:textAlignment w:val="baseline"/>
        <w:rPr>
          <w:rFonts w:ascii="Book Antiqua" w:eastAsia="Times New Roman" w:hAnsi="Book Antiqua" w:cs="Arial"/>
          <w:lang w:eastAsia="cs-CZ"/>
        </w:rPr>
      </w:pPr>
      <w:r w:rsidRPr="00951417">
        <w:rPr>
          <w:rFonts w:ascii="Book Antiqua" w:eastAsia="Times New Roman" w:hAnsi="Book Antiqua" w:cs="Arial"/>
          <w:lang w:eastAsia="cs-CZ"/>
        </w:rPr>
        <w:t>Projektov</w:t>
      </w:r>
      <w:r w:rsidR="008F44DF" w:rsidRPr="00951417">
        <w:rPr>
          <w:rFonts w:ascii="Book Antiqua" w:eastAsia="Times New Roman" w:hAnsi="Book Antiqua" w:cs="Arial"/>
          <w:lang w:eastAsia="cs-CZ"/>
        </w:rPr>
        <w:t>á</w:t>
      </w:r>
      <w:r w:rsidRPr="00951417">
        <w:rPr>
          <w:rFonts w:ascii="Book Antiqua" w:eastAsia="Times New Roman" w:hAnsi="Book Antiqua" w:cs="Arial"/>
          <w:lang w:eastAsia="cs-CZ"/>
        </w:rPr>
        <w:t xml:space="preserve"> dokumentace 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pro </w:t>
      </w:r>
      <w:r w:rsidR="008E64BD">
        <w:rPr>
          <w:rFonts w:ascii="Book Antiqua" w:eastAsia="Times New Roman" w:hAnsi="Book Antiqua" w:cs="Arial"/>
          <w:lang w:eastAsia="cs-CZ"/>
        </w:rPr>
        <w:t>Veřejnou zakázku</w:t>
      </w:r>
      <w:r w:rsidR="008F44DF" w:rsidRPr="00951417">
        <w:rPr>
          <w:rFonts w:ascii="Book Antiqua" w:eastAsia="Times New Roman" w:hAnsi="Book Antiqua" w:cs="Arial"/>
          <w:lang w:eastAsia="cs-CZ"/>
        </w:rPr>
        <w:t xml:space="preserve"> je</w:t>
      </w:r>
      <w:r w:rsidRPr="00951417">
        <w:rPr>
          <w:rFonts w:ascii="Book Antiqua" w:eastAsia="Times New Roman" w:hAnsi="Book Antiqua" w:cs="Arial"/>
          <w:lang w:eastAsia="cs-CZ"/>
        </w:rPr>
        <w:t xml:space="preserve"> přiložena jako</w:t>
      </w:r>
      <w:r w:rsidR="00966CB0" w:rsidRPr="00951417">
        <w:rPr>
          <w:rFonts w:ascii="Book Antiqua" w:eastAsia="Times New Roman" w:hAnsi="Book Antiqua" w:cs="Arial"/>
          <w:lang w:eastAsia="cs-CZ"/>
        </w:rPr>
        <w:t xml:space="preserve"> následující</w:t>
      </w:r>
      <w:r w:rsidRPr="00951417">
        <w:rPr>
          <w:rFonts w:ascii="Book Antiqua" w:eastAsia="Times New Roman" w:hAnsi="Book Antiqua" w:cs="Arial"/>
          <w:lang w:eastAsia="cs-CZ"/>
        </w:rPr>
        <w:t xml:space="preserve"> samostatn</w:t>
      </w:r>
      <w:r w:rsidR="001C2FF4" w:rsidRPr="00951417">
        <w:rPr>
          <w:rFonts w:ascii="Book Antiqua" w:eastAsia="Times New Roman" w:hAnsi="Book Antiqua" w:cs="Arial"/>
          <w:lang w:eastAsia="cs-CZ"/>
        </w:rPr>
        <w:t>ý</w:t>
      </w:r>
      <w:r w:rsidRPr="00951417">
        <w:rPr>
          <w:rFonts w:ascii="Book Antiqua" w:eastAsia="Times New Roman" w:hAnsi="Book Antiqua" w:cs="Arial"/>
          <w:lang w:eastAsia="cs-CZ"/>
        </w:rPr>
        <w:t xml:space="preserve"> s</w:t>
      </w:r>
      <w:r w:rsidR="001C2FF4" w:rsidRPr="00951417">
        <w:rPr>
          <w:rFonts w:ascii="Book Antiqua" w:eastAsia="Times New Roman" w:hAnsi="Book Antiqua" w:cs="Arial"/>
          <w:lang w:eastAsia="cs-CZ"/>
        </w:rPr>
        <w:t>oubor</w:t>
      </w:r>
      <w:r w:rsidR="00517A0C" w:rsidRPr="00951417">
        <w:rPr>
          <w:rFonts w:ascii="Book Antiqua" w:eastAsia="Times New Roman" w:hAnsi="Book Antiqua" w:cs="Arial"/>
          <w:lang w:eastAsia="cs-CZ"/>
        </w:rPr>
        <w:t>:</w:t>
      </w:r>
      <w:r w:rsidR="008E64BD">
        <w:rPr>
          <w:rFonts w:ascii="Book Antiqua" w:eastAsia="Times New Roman" w:hAnsi="Book Antiqua" w:cs="Arial"/>
          <w:lang w:eastAsia="cs-CZ"/>
        </w:rPr>
        <w:t xml:space="preserve"> </w:t>
      </w:r>
      <w:r w:rsidRPr="00B13D65">
        <w:rPr>
          <w:rFonts w:ascii="Book Antiqua" w:eastAsia="Times New Roman" w:hAnsi="Book Antiqua" w:cs="Arial"/>
          <w:lang w:eastAsia="cs-CZ"/>
        </w:rPr>
        <w:t xml:space="preserve">Příloha </w:t>
      </w:r>
      <w:r w:rsidR="00AA07B2" w:rsidRPr="00B13D65">
        <w:rPr>
          <w:rFonts w:ascii="Book Antiqua" w:eastAsia="Times New Roman" w:hAnsi="Book Antiqua" w:cs="Arial"/>
          <w:lang w:eastAsia="cs-CZ"/>
        </w:rPr>
        <w:t>f</w:t>
      </w:r>
      <w:r w:rsidRPr="00B13D65">
        <w:rPr>
          <w:rFonts w:ascii="Book Antiqua" w:eastAsia="Times New Roman" w:hAnsi="Book Antiqua" w:cs="Arial"/>
          <w:lang w:eastAsia="cs-CZ"/>
        </w:rPr>
        <w:t xml:space="preserve">.b) </w:t>
      </w:r>
      <w:r w:rsidR="00517A0C" w:rsidRPr="00B13D65">
        <w:rPr>
          <w:rFonts w:ascii="Book Antiqua" w:eastAsia="Times New Roman" w:hAnsi="Book Antiqua" w:cs="Arial"/>
          <w:lang w:eastAsia="cs-CZ"/>
        </w:rPr>
        <w:t xml:space="preserve">– </w:t>
      </w:r>
      <w:r w:rsidR="008E64BD">
        <w:rPr>
          <w:rFonts w:ascii="Book Antiqua" w:eastAsia="Times New Roman" w:hAnsi="Book Antiqua" w:cs="Arial"/>
          <w:lang w:eastAsia="cs-CZ"/>
        </w:rPr>
        <w:t>Projektová dokumentace</w:t>
      </w:r>
      <w:r w:rsidR="00016B0B">
        <w:rPr>
          <w:rFonts w:ascii="Book Antiqua" w:eastAsia="Times New Roman" w:hAnsi="Book Antiqua" w:cs="Arial"/>
          <w:lang w:eastAsia="cs-CZ"/>
        </w:rPr>
        <w:t>.</w:t>
      </w:r>
      <w:r w:rsidR="001C2FF4" w:rsidRPr="00B13D65">
        <w:rPr>
          <w:rFonts w:ascii="Book Antiqua" w:eastAsia="Times New Roman" w:hAnsi="Book Antiqua" w:cs="Arial"/>
          <w:lang w:eastAsia="cs-CZ"/>
        </w:rPr>
        <w:t>zip</w:t>
      </w:r>
      <w:r w:rsidR="00016B0B">
        <w:rPr>
          <w:rFonts w:ascii="Book Antiqua" w:eastAsia="Times New Roman" w:hAnsi="Book Antiqua" w:cs="Arial"/>
          <w:lang w:eastAsia="cs-CZ"/>
        </w:rPr>
        <w:t xml:space="preserve">. </w:t>
      </w:r>
    </w:p>
    <w:p w14:paraId="1CF4F6B5" w14:textId="77777777" w:rsidR="00517A0C" w:rsidRPr="001D56DF" w:rsidRDefault="00517A0C" w:rsidP="00517A0C">
      <w:pPr>
        <w:spacing w:after="0" w:line="240" w:lineRule="auto"/>
        <w:jc w:val="both"/>
        <w:textAlignment w:val="baseline"/>
        <w:rPr>
          <w:rFonts w:ascii="Book Antiqua" w:hAnsi="Book Antiqua"/>
          <w:b/>
          <w:bCs/>
          <w:sz w:val="24"/>
          <w:szCs w:val="24"/>
        </w:rPr>
      </w:pPr>
    </w:p>
    <w:sectPr w:rsidR="00517A0C" w:rsidRPr="001D56D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9F8E1" w14:textId="77777777" w:rsidR="00B91103" w:rsidRDefault="00B91103" w:rsidP="001D56DF">
      <w:pPr>
        <w:spacing w:after="0" w:line="240" w:lineRule="auto"/>
      </w:pPr>
      <w:r>
        <w:separator/>
      </w:r>
    </w:p>
  </w:endnote>
  <w:endnote w:type="continuationSeparator" w:id="0">
    <w:p w14:paraId="016EC2B4" w14:textId="77777777" w:rsidR="00B91103" w:rsidRDefault="00B91103" w:rsidP="001D56DF">
      <w:pPr>
        <w:spacing w:after="0" w:line="240" w:lineRule="auto"/>
      </w:pPr>
      <w:r>
        <w:continuationSeparator/>
      </w:r>
    </w:p>
  </w:endnote>
  <w:endnote w:type="continuationNotice" w:id="1">
    <w:p w14:paraId="0007DC0C" w14:textId="77777777" w:rsidR="00B91103" w:rsidRDefault="00B911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15D077" w14:paraId="2D7566C1" w14:textId="77777777" w:rsidTr="2B15D077">
      <w:tc>
        <w:tcPr>
          <w:tcW w:w="3020" w:type="dxa"/>
        </w:tcPr>
        <w:p w14:paraId="34F6CCEC" w14:textId="77777777" w:rsidR="2B15D077" w:rsidRDefault="2B15D077" w:rsidP="2B15D077">
          <w:pPr>
            <w:pStyle w:val="Zhlav"/>
            <w:ind w:left="-115"/>
          </w:pPr>
        </w:p>
      </w:tc>
      <w:tc>
        <w:tcPr>
          <w:tcW w:w="3020" w:type="dxa"/>
        </w:tcPr>
        <w:p w14:paraId="7B204C74" w14:textId="77777777" w:rsidR="2B15D077" w:rsidRDefault="2B15D077" w:rsidP="2B15D077">
          <w:pPr>
            <w:pStyle w:val="Zhlav"/>
            <w:jc w:val="center"/>
          </w:pPr>
        </w:p>
      </w:tc>
      <w:tc>
        <w:tcPr>
          <w:tcW w:w="3020" w:type="dxa"/>
        </w:tcPr>
        <w:p w14:paraId="2121EC5D" w14:textId="77777777" w:rsidR="2B15D077" w:rsidRDefault="2B15D077" w:rsidP="2B15D077">
          <w:pPr>
            <w:pStyle w:val="Zhlav"/>
            <w:ind w:right="-115"/>
            <w:jc w:val="right"/>
          </w:pPr>
        </w:p>
      </w:tc>
    </w:tr>
  </w:tbl>
  <w:p w14:paraId="0BF3D215" w14:textId="77777777" w:rsidR="2B15D077" w:rsidRDefault="2B15D077" w:rsidP="2B15D0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EED0C" w14:textId="77777777" w:rsidR="00B91103" w:rsidRDefault="00B91103" w:rsidP="001D56DF">
      <w:pPr>
        <w:spacing w:after="0" w:line="240" w:lineRule="auto"/>
      </w:pPr>
      <w:r>
        <w:separator/>
      </w:r>
    </w:p>
  </w:footnote>
  <w:footnote w:type="continuationSeparator" w:id="0">
    <w:p w14:paraId="4A1ECDE0" w14:textId="77777777" w:rsidR="00B91103" w:rsidRDefault="00B91103" w:rsidP="001D56DF">
      <w:pPr>
        <w:spacing w:after="0" w:line="240" w:lineRule="auto"/>
      </w:pPr>
      <w:r>
        <w:continuationSeparator/>
      </w:r>
    </w:p>
  </w:footnote>
  <w:footnote w:type="continuationNotice" w:id="1">
    <w:p w14:paraId="415EC386" w14:textId="77777777" w:rsidR="00B91103" w:rsidRDefault="00B911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18E9" w14:textId="77777777" w:rsidR="00974491" w:rsidRDefault="00515BE8" w:rsidP="00515BE8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5F2F2A4C" wp14:editId="2F767CAD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74491">
      <w:tab/>
    </w:r>
    <w:r w:rsidR="00974491">
      <w:rPr>
        <w:noProof/>
        <w:lang w:eastAsia="cs-CZ"/>
      </w:rPr>
      <w:t xml:space="preserve">                                           </w:t>
    </w:r>
    <w:r>
      <w:rPr>
        <w:noProof/>
        <w:lang w:eastAsia="cs-CZ"/>
      </w:rPr>
      <w:t xml:space="preserve">           </w:t>
    </w:r>
    <w:r w:rsidR="00974491">
      <w:rPr>
        <w:noProof/>
        <w:lang w:eastAsia="cs-CZ"/>
      </w:rPr>
      <w:t xml:space="preserve">         </w:t>
    </w:r>
    <w:r w:rsidR="00974491">
      <w:rPr>
        <w:noProof/>
        <w:lang w:eastAsia="cs-CZ"/>
      </w:rPr>
      <w:drawing>
        <wp:inline distT="0" distB="0" distL="0" distR="0" wp14:anchorId="6F99D53B" wp14:editId="7B963735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C87D63" w14:textId="77777777" w:rsidR="001D56DF" w:rsidRDefault="001D56DF" w:rsidP="001D56DF">
    <w:pPr>
      <w:pStyle w:val="Zhlav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178"/>
    <w:rsid w:val="00006543"/>
    <w:rsid w:val="00016B0B"/>
    <w:rsid w:val="00043456"/>
    <w:rsid w:val="00047DF8"/>
    <w:rsid w:val="000604CC"/>
    <w:rsid w:val="00062447"/>
    <w:rsid w:val="00090178"/>
    <w:rsid w:val="0009096F"/>
    <w:rsid w:val="0009533E"/>
    <w:rsid w:val="000A00B6"/>
    <w:rsid w:val="000B2F67"/>
    <w:rsid w:val="000C0DCE"/>
    <w:rsid w:val="000C4DB6"/>
    <w:rsid w:val="000F4974"/>
    <w:rsid w:val="000F55FC"/>
    <w:rsid w:val="00105ED1"/>
    <w:rsid w:val="001117BE"/>
    <w:rsid w:val="00111CFB"/>
    <w:rsid w:val="00120E3F"/>
    <w:rsid w:val="00122DA8"/>
    <w:rsid w:val="00123C71"/>
    <w:rsid w:val="001255FD"/>
    <w:rsid w:val="00164F28"/>
    <w:rsid w:val="001743F4"/>
    <w:rsid w:val="0018331A"/>
    <w:rsid w:val="001927ED"/>
    <w:rsid w:val="001B2676"/>
    <w:rsid w:val="001B3BFC"/>
    <w:rsid w:val="001C2FF4"/>
    <w:rsid w:val="001C4FB9"/>
    <w:rsid w:val="001C5270"/>
    <w:rsid w:val="001D1A86"/>
    <w:rsid w:val="001D3795"/>
    <w:rsid w:val="001D56DF"/>
    <w:rsid w:val="001D6C42"/>
    <w:rsid w:val="001E4F16"/>
    <w:rsid w:val="001F28A5"/>
    <w:rsid w:val="001F543E"/>
    <w:rsid w:val="00202FF6"/>
    <w:rsid w:val="00207103"/>
    <w:rsid w:val="00213225"/>
    <w:rsid w:val="0022554E"/>
    <w:rsid w:val="0028049B"/>
    <w:rsid w:val="00281FF9"/>
    <w:rsid w:val="00292F7E"/>
    <w:rsid w:val="00295E66"/>
    <w:rsid w:val="002B5CCE"/>
    <w:rsid w:val="002C61F8"/>
    <w:rsid w:val="002C7AAE"/>
    <w:rsid w:val="002F4E8E"/>
    <w:rsid w:val="002F659D"/>
    <w:rsid w:val="0030696C"/>
    <w:rsid w:val="003076AB"/>
    <w:rsid w:val="003144D1"/>
    <w:rsid w:val="00327185"/>
    <w:rsid w:val="003337D5"/>
    <w:rsid w:val="0033594E"/>
    <w:rsid w:val="00337A99"/>
    <w:rsid w:val="00337E5C"/>
    <w:rsid w:val="00343A46"/>
    <w:rsid w:val="00352365"/>
    <w:rsid w:val="003759C1"/>
    <w:rsid w:val="00383D6E"/>
    <w:rsid w:val="00392A13"/>
    <w:rsid w:val="003A2690"/>
    <w:rsid w:val="003C2AE4"/>
    <w:rsid w:val="003C5E20"/>
    <w:rsid w:val="003D4CF3"/>
    <w:rsid w:val="00402FF8"/>
    <w:rsid w:val="00415D9C"/>
    <w:rsid w:val="004221EA"/>
    <w:rsid w:val="00431308"/>
    <w:rsid w:val="0043292C"/>
    <w:rsid w:val="00434845"/>
    <w:rsid w:val="00436759"/>
    <w:rsid w:val="00446191"/>
    <w:rsid w:val="00446BFF"/>
    <w:rsid w:val="0045675D"/>
    <w:rsid w:val="004567DB"/>
    <w:rsid w:val="00460327"/>
    <w:rsid w:val="00464A45"/>
    <w:rsid w:val="00491D2D"/>
    <w:rsid w:val="00492601"/>
    <w:rsid w:val="00494BC7"/>
    <w:rsid w:val="004A1142"/>
    <w:rsid w:val="004A41AE"/>
    <w:rsid w:val="004F26ED"/>
    <w:rsid w:val="005014AD"/>
    <w:rsid w:val="00511716"/>
    <w:rsid w:val="00514256"/>
    <w:rsid w:val="0051489D"/>
    <w:rsid w:val="00515BE8"/>
    <w:rsid w:val="00517A0C"/>
    <w:rsid w:val="00530B66"/>
    <w:rsid w:val="00531BA2"/>
    <w:rsid w:val="005332DC"/>
    <w:rsid w:val="005338B3"/>
    <w:rsid w:val="00535AF9"/>
    <w:rsid w:val="00540C2B"/>
    <w:rsid w:val="00540E7A"/>
    <w:rsid w:val="00555EBE"/>
    <w:rsid w:val="00557A5F"/>
    <w:rsid w:val="00560477"/>
    <w:rsid w:val="00564DD5"/>
    <w:rsid w:val="00567B05"/>
    <w:rsid w:val="005707F2"/>
    <w:rsid w:val="00574C9B"/>
    <w:rsid w:val="00577FB8"/>
    <w:rsid w:val="00582A87"/>
    <w:rsid w:val="00586D95"/>
    <w:rsid w:val="005A0DB1"/>
    <w:rsid w:val="005C1ECE"/>
    <w:rsid w:val="005E2F03"/>
    <w:rsid w:val="005F4802"/>
    <w:rsid w:val="006025BC"/>
    <w:rsid w:val="0060323A"/>
    <w:rsid w:val="0061268D"/>
    <w:rsid w:val="00617D9D"/>
    <w:rsid w:val="0062503B"/>
    <w:rsid w:val="006525F8"/>
    <w:rsid w:val="00656CAF"/>
    <w:rsid w:val="0066314E"/>
    <w:rsid w:val="00671582"/>
    <w:rsid w:val="00681D1F"/>
    <w:rsid w:val="00686283"/>
    <w:rsid w:val="0068752B"/>
    <w:rsid w:val="006A1DB4"/>
    <w:rsid w:val="006A503C"/>
    <w:rsid w:val="006A548F"/>
    <w:rsid w:val="006C0F3B"/>
    <w:rsid w:val="006C2D09"/>
    <w:rsid w:val="006D3D5E"/>
    <w:rsid w:val="006D67F8"/>
    <w:rsid w:val="006F5094"/>
    <w:rsid w:val="006F74E0"/>
    <w:rsid w:val="0071100A"/>
    <w:rsid w:val="00741EEF"/>
    <w:rsid w:val="00742AC4"/>
    <w:rsid w:val="007B1D15"/>
    <w:rsid w:val="007B4BF7"/>
    <w:rsid w:val="007E6A83"/>
    <w:rsid w:val="007F5DB6"/>
    <w:rsid w:val="007F5EB6"/>
    <w:rsid w:val="007F66E8"/>
    <w:rsid w:val="00802529"/>
    <w:rsid w:val="00802D7B"/>
    <w:rsid w:val="0080387E"/>
    <w:rsid w:val="00827C15"/>
    <w:rsid w:val="00831999"/>
    <w:rsid w:val="00846107"/>
    <w:rsid w:val="00854CCF"/>
    <w:rsid w:val="00865EA4"/>
    <w:rsid w:val="00877899"/>
    <w:rsid w:val="008D39CE"/>
    <w:rsid w:val="008D4B3E"/>
    <w:rsid w:val="008E64BD"/>
    <w:rsid w:val="008F44DF"/>
    <w:rsid w:val="008F7DC6"/>
    <w:rsid w:val="00900079"/>
    <w:rsid w:val="00902D0B"/>
    <w:rsid w:val="00905AAB"/>
    <w:rsid w:val="00906C83"/>
    <w:rsid w:val="00910632"/>
    <w:rsid w:val="00911CC4"/>
    <w:rsid w:val="00911D45"/>
    <w:rsid w:val="00914E0F"/>
    <w:rsid w:val="0094083C"/>
    <w:rsid w:val="00950364"/>
    <w:rsid w:val="00951417"/>
    <w:rsid w:val="0096550B"/>
    <w:rsid w:val="00966CB0"/>
    <w:rsid w:val="00974491"/>
    <w:rsid w:val="009B26A5"/>
    <w:rsid w:val="009B580B"/>
    <w:rsid w:val="009C182F"/>
    <w:rsid w:val="009C2176"/>
    <w:rsid w:val="009C3A2F"/>
    <w:rsid w:val="009D34EB"/>
    <w:rsid w:val="009D53F8"/>
    <w:rsid w:val="00A12768"/>
    <w:rsid w:val="00A22667"/>
    <w:rsid w:val="00A31359"/>
    <w:rsid w:val="00A43630"/>
    <w:rsid w:val="00A62C4D"/>
    <w:rsid w:val="00A70026"/>
    <w:rsid w:val="00A81173"/>
    <w:rsid w:val="00AA07B2"/>
    <w:rsid w:val="00AB144D"/>
    <w:rsid w:val="00AC4CE4"/>
    <w:rsid w:val="00AE16AF"/>
    <w:rsid w:val="00AF2D72"/>
    <w:rsid w:val="00B00DC5"/>
    <w:rsid w:val="00B11DEC"/>
    <w:rsid w:val="00B13D65"/>
    <w:rsid w:val="00B2415D"/>
    <w:rsid w:val="00B25A8A"/>
    <w:rsid w:val="00B313AD"/>
    <w:rsid w:val="00B378C5"/>
    <w:rsid w:val="00B453FB"/>
    <w:rsid w:val="00B534E7"/>
    <w:rsid w:val="00B562FA"/>
    <w:rsid w:val="00B66ACC"/>
    <w:rsid w:val="00B70832"/>
    <w:rsid w:val="00B91103"/>
    <w:rsid w:val="00B94F21"/>
    <w:rsid w:val="00B96475"/>
    <w:rsid w:val="00BC43DC"/>
    <w:rsid w:val="00BC723E"/>
    <w:rsid w:val="00BD1555"/>
    <w:rsid w:val="00BE03FF"/>
    <w:rsid w:val="00C059D6"/>
    <w:rsid w:val="00C156EB"/>
    <w:rsid w:val="00C16DA8"/>
    <w:rsid w:val="00C237CA"/>
    <w:rsid w:val="00C23E36"/>
    <w:rsid w:val="00C27B17"/>
    <w:rsid w:val="00C35B2C"/>
    <w:rsid w:val="00C414E9"/>
    <w:rsid w:val="00C42503"/>
    <w:rsid w:val="00C4750B"/>
    <w:rsid w:val="00C56890"/>
    <w:rsid w:val="00C65C8B"/>
    <w:rsid w:val="00C662BF"/>
    <w:rsid w:val="00C729CE"/>
    <w:rsid w:val="00C85AAB"/>
    <w:rsid w:val="00C924B5"/>
    <w:rsid w:val="00C97034"/>
    <w:rsid w:val="00CA4173"/>
    <w:rsid w:val="00CA4E44"/>
    <w:rsid w:val="00CB1B83"/>
    <w:rsid w:val="00CB46D2"/>
    <w:rsid w:val="00CB73D6"/>
    <w:rsid w:val="00CB747D"/>
    <w:rsid w:val="00CC2B93"/>
    <w:rsid w:val="00CC5023"/>
    <w:rsid w:val="00CD6A19"/>
    <w:rsid w:val="00CE3DCC"/>
    <w:rsid w:val="00CE57C6"/>
    <w:rsid w:val="00CF3768"/>
    <w:rsid w:val="00D216EE"/>
    <w:rsid w:val="00D25D56"/>
    <w:rsid w:val="00D35D28"/>
    <w:rsid w:val="00D372F3"/>
    <w:rsid w:val="00D416DD"/>
    <w:rsid w:val="00D5049B"/>
    <w:rsid w:val="00D54653"/>
    <w:rsid w:val="00D76EB8"/>
    <w:rsid w:val="00D81B2C"/>
    <w:rsid w:val="00D95A9A"/>
    <w:rsid w:val="00DA1A2E"/>
    <w:rsid w:val="00DC438C"/>
    <w:rsid w:val="00DC636C"/>
    <w:rsid w:val="00DE0758"/>
    <w:rsid w:val="00DE317B"/>
    <w:rsid w:val="00DE48EA"/>
    <w:rsid w:val="00DE6EB1"/>
    <w:rsid w:val="00E04FA1"/>
    <w:rsid w:val="00E424F5"/>
    <w:rsid w:val="00E434DE"/>
    <w:rsid w:val="00E53FD8"/>
    <w:rsid w:val="00E546C1"/>
    <w:rsid w:val="00E61E3E"/>
    <w:rsid w:val="00E6323D"/>
    <w:rsid w:val="00E636FC"/>
    <w:rsid w:val="00E92BEB"/>
    <w:rsid w:val="00E94816"/>
    <w:rsid w:val="00EA0A99"/>
    <w:rsid w:val="00EA2B25"/>
    <w:rsid w:val="00EA5678"/>
    <w:rsid w:val="00EC6684"/>
    <w:rsid w:val="00ED787B"/>
    <w:rsid w:val="00EE51F7"/>
    <w:rsid w:val="00EE61AF"/>
    <w:rsid w:val="00EE694C"/>
    <w:rsid w:val="00EF292C"/>
    <w:rsid w:val="00EF4F00"/>
    <w:rsid w:val="00F03067"/>
    <w:rsid w:val="00F11949"/>
    <w:rsid w:val="00F15030"/>
    <w:rsid w:val="00F26595"/>
    <w:rsid w:val="00F32423"/>
    <w:rsid w:val="00F3655F"/>
    <w:rsid w:val="00F37DB1"/>
    <w:rsid w:val="00F51569"/>
    <w:rsid w:val="00F555BA"/>
    <w:rsid w:val="00F646BA"/>
    <w:rsid w:val="00F7237F"/>
    <w:rsid w:val="00F943A3"/>
    <w:rsid w:val="00F971F9"/>
    <w:rsid w:val="00FA1C43"/>
    <w:rsid w:val="00FA58AE"/>
    <w:rsid w:val="00FA66B2"/>
    <w:rsid w:val="00FA7034"/>
    <w:rsid w:val="00FB0C02"/>
    <w:rsid w:val="10F55334"/>
    <w:rsid w:val="2054B2C3"/>
    <w:rsid w:val="26E8875A"/>
    <w:rsid w:val="2B15D077"/>
    <w:rsid w:val="3F055808"/>
    <w:rsid w:val="525B0A1A"/>
    <w:rsid w:val="7E2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8003"/>
  <w15:chartTrackingRefBased/>
  <w15:docId w15:val="{E7683DEE-4A08-46E7-9D5F-C374243E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6DF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D56DF"/>
  </w:style>
  <w:style w:type="paragraph" w:styleId="Zpat">
    <w:name w:val="footer"/>
    <w:basedOn w:val="Normln"/>
    <w:link w:val="ZpatChar"/>
    <w:uiPriority w:val="99"/>
    <w:unhideWhenUsed/>
    <w:rsid w:val="001D5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D56DF"/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kaznakoment">
    <w:name w:val="annotation reference"/>
    <w:basedOn w:val="Standardnpsmoodstavce"/>
    <w:uiPriority w:val="99"/>
    <w:unhideWhenUsed/>
    <w:rsid w:val="003A269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A269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A269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A269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A269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4D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4DB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D416DD"/>
    <w:pPr>
      <w:spacing w:after="0" w:line="240" w:lineRule="auto"/>
    </w:pPr>
  </w:style>
  <w:style w:type="character" w:styleId="Hypertextovodkaz">
    <w:name w:val="Hyperlink"/>
    <w:basedOn w:val="Standardnpsmoodstavce"/>
    <w:rsid w:val="00B313A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7B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18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7346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0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1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5621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2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3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8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7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80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7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20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13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8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45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2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7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79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7706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1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29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Moln&#225;rov&#225;\AppData\Local\Temp\3bb509db-1a13-4b76-9f2d-ac82e755a6a2_OneDrive_2025-11-20%20(1).zip.6a2\P&#345;&#237;loha%20f)%20V&#253;kresy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PromotedState xmlns="http://schemas.microsoft.com/sharepoint/v3">0</PromotedState>
    <Pozn_x00e1_mka xmlns="1b0a2e31-377b-4a4f-8b74-191dd8e2e1a2" xsi:nil="true"/>
    <lcf76f155ced4ddcb4097134ff3c332f xmlns="1b0a2e31-377b-4a4f-8b74-191dd8e2e1a2">
      <Terms xmlns="http://schemas.microsoft.com/office/infopath/2007/PartnerControls"/>
    </lcf76f155ced4ddcb4097134ff3c332f>
    <TaxCatchAll xmlns="1c5afdd9-10a7-4471-939e-3b6fefddb120" xsi:nil="true"/>
    <_Flow_SignoffStatus xmlns="1b0a2e31-377b-4a4f-8b74-191dd8e2e1a2" xsi:nil="true"/>
    <Objednatel xmlns="1b0a2e31-377b-4a4f-8b74-191dd8e2e1a2" xsi:nil="true"/>
    <Dynamics xmlns="1b0a2e31-377b-4a4f-8b74-191dd8e2e1a2">
      <Url xsi:nil="true"/>
      <Description xsi:nil="true"/>
    </Dynamics>
    <Vlastn_x00ed_kkontraktu xmlns="1b0a2e31-377b-4a4f-8b74-191dd8e2e1a2" xsi:nil="true"/>
    <PM xmlns="1b0a2e31-377b-4a4f-8b74-191dd8e2e1a2">
      <UserInfo>
        <DisplayName/>
        <AccountId xsi:nil="true"/>
        <AccountType/>
      </UserInfo>
    </P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41" ma:contentTypeDescription="Vytvoří nový dokument" ma:contentTypeScope="" ma:versionID="cbeaa71c683a3eea06cc39fd60db81b1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55d3517b75a320f199b3ca9704732c91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  <xsd:element ref="ns3:Dynamics" minOccurs="0"/>
                <xsd:element ref="ns3:Vlastn_x00ed_kkontraktu" minOccurs="0"/>
                <xsd:element ref="ns3:P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ynamics" ma:index="39" nillable="true" ma:displayName="Dynamics " ma:format="Hyperlink" ma:internalName="Dynamic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lastn_x00ed_kkontraktu" ma:index="40" nillable="true" ma:displayName="Vlastník kontraktu" ma:format="Dropdown" ma:internalName="Vlastn_x00ed_kkontraktu">
      <xsd:simpleType>
        <xsd:restriction base="dms:Text">
          <xsd:maxLength value="255"/>
        </xsd:restriction>
      </xsd:simpleType>
    </xsd:element>
    <xsd:element name="PM" ma:index="41" nillable="true" ma:displayName="PM" ma:format="Dropdown" ma:list="UserInfo" ma:SharePointGroup="0" ma:internalName="PM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1FB5F-53FA-44EF-97DF-06B460FBF3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B87501-7718-4FF0-BA19-D39EED1823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customXml/itemProps3.xml><?xml version="1.0" encoding="utf-8"?>
<ds:datastoreItem xmlns:ds="http://schemas.openxmlformats.org/officeDocument/2006/customXml" ds:itemID="{6077CF71-B249-4F88-9491-D285A7F98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f) Výkresy</Template>
  <TotalTime>5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Molnárová</dc:creator>
  <cp:keywords/>
  <dc:description/>
  <cp:lastModifiedBy>Lavický Jeroným</cp:lastModifiedBy>
  <cp:revision>7</cp:revision>
  <dcterms:created xsi:type="dcterms:W3CDTF">2025-11-20T15:41:00Z</dcterms:created>
  <dcterms:modified xsi:type="dcterms:W3CDTF">2026-02-19T06:53:00Z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